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3B2" w:rsidRDefault="008D23B2" w:rsidP="002D0B8B">
      <w:pPr>
        <w:jc w:val="right"/>
      </w:pPr>
      <w:r w:rsidRPr="00EE7411">
        <w:t xml:space="preserve">Приложение </w:t>
      </w:r>
      <w:r>
        <w:t>1</w:t>
      </w:r>
    </w:p>
    <w:p w:rsidR="008D23B2" w:rsidRPr="00BA1DB1" w:rsidRDefault="008D23B2" w:rsidP="002D0B8B">
      <w:pPr>
        <w:jc w:val="right"/>
      </w:pPr>
      <w:r>
        <w:t>к муниципальной программе</w:t>
      </w:r>
    </w:p>
    <w:p w:rsidR="008D23B2" w:rsidRDefault="008D23B2" w:rsidP="002D0B8B">
      <w:pPr>
        <w:jc w:val="center"/>
        <w:rPr>
          <w:sz w:val="28"/>
          <w:szCs w:val="28"/>
        </w:rPr>
      </w:pPr>
    </w:p>
    <w:p w:rsidR="008D23B2" w:rsidRDefault="008D23B2" w:rsidP="002D0B8B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8D23B2" w:rsidRDefault="008D23B2" w:rsidP="002D0B8B">
      <w:pPr>
        <w:jc w:val="center"/>
        <w:rPr>
          <w:sz w:val="28"/>
          <w:szCs w:val="28"/>
        </w:rPr>
      </w:pPr>
      <w:r>
        <w:rPr>
          <w:sz w:val="28"/>
          <w:szCs w:val="28"/>
        </w:rPr>
        <w:t>целевых показателей муниципальной программы города Кузнецка</w:t>
      </w:r>
    </w:p>
    <w:p w:rsidR="008D23B2" w:rsidRPr="00F722E4" w:rsidRDefault="008D23B2" w:rsidP="002D0B8B">
      <w:pPr>
        <w:jc w:val="center"/>
        <w:rPr>
          <w:sz w:val="28"/>
          <w:szCs w:val="28"/>
          <w:u w:val="single"/>
        </w:rPr>
      </w:pPr>
      <w:r w:rsidRPr="00F722E4">
        <w:rPr>
          <w:sz w:val="28"/>
          <w:szCs w:val="28"/>
          <w:u w:val="single"/>
        </w:rPr>
        <w:t>«Развитие образования в</w:t>
      </w:r>
      <w:r>
        <w:rPr>
          <w:sz w:val="28"/>
          <w:szCs w:val="28"/>
          <w:u w:val="single"/>
        </w:rPr>
        <w:t xml:space="preserve"> городе Кузнецке Пензенской области</w:t>
      </w:r>
      <w:r w:rsidRPr="00F722E4">
        <w:rPr>
          <w:sz w:val="28"/>
          <w:szCs w:val="28"/>
          <w:u w:val="single"/>
        </w:rPr>
        <w:t xml:space="preserve"> на 201</w:t>
      </w:r>
      <w:r>
        <w:rPr>
          <w:sz w:val="28"/>
          <w:szCs w:val="28"/>
          <w:u w:val="single"/>
        </w:rPr>
        <w:t>4</w:t>
      </w:r>
      <w:r w:rsidRPr="00F722E4">
        <w:rPr>
          <w:sz w:val="28"/>
          <w:szCs w:val="28"/>
          <w:u w:val="single"/>
        </w:rPr>
        <w:t>-2020 годы</w:t>
      </w:r>
      <w:r>
        <w:rPr>
          <w:sz w:val="28"/>
          <w:szCs w:val="28"/>
          <w:u w:val="single"/>
        </w:rPr>
        <w:t>»</w:t>
      </w:r>
    </w:p>
    <w:p w:rsidR="008D23B2" w:rsidRPr="00F722E4" w:rsidRDefault="008D23B2" w:rsidP="002D0B8B">
      <w:pPr>
        <w:rPr>
          <w:sz w:val="28"/>
          <w:szCs w:val="28"/>
          <w:u w:val="single"/>
        </w:rPr>
      </w:pPr>
    </w:p>
    <w:tbl>
      <w:tblPr>
        <w:tblW w:w="149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1"/>
        <w:gridCol w:w="134"/>
        <w:gridCol w:w="3402"/>
        <w:gridCol w:w="1560"/>
        <w:gridCol w:w="1535"/>
        <w:gridCol w:w="24"/>
        <w:gridCol w:w="1857"/>
        <w:gridCol w:w="1184"/>
        <w:gridCol w:w="1182"/>
        <w:gridCol w:w="1184"/>
        <w:gridCol w:w="1182"/>
        <w:gridCol w:w="1184"/>
      </w:tblGrid>
      <w:tr w:rsidR="008D23B2" w:rsidRPr="00F722E4">
        <w:trPr>
          <w:trHeight w:val="562"/>
        </w:trPr>
        <w:tc>
          <w:tcPr>
            <w:tcW w:w="5637" w:type="dxa"/>
            <w:gridSpan w:val="4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9332" w:type="dxa"/>
            <w:gridSpan w:val="8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города Кузнецка</w:t>
            </w:r>
          </w:p>
        </w:tc>
      </w:tr>
      <w:tr w:rsidR="008D23B2" w:rsidRPr="00F722E4">
        <w:tc>
          <w:tcPr>
            <w:tcW w:w="541" w:type="dxa"/>
            <w:vMerge w:val="restart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№ п/п</w:t>
            </w:r>
          </w:p>
        </w:tc>
        <w:tc>
          <w:tcPr>
            <w:tcW w:w="3536" w:type="dxa"/>
            <w:gridSpan w:val="2"/>
            <w:vMerge w:val="restart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60" w:type="dxa"/>
            <w:vMerge w:val="restart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332" w:type="dxa"/>
            <w:gridSpan w:val="8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Значение целевых показателей</w:t>
            </w:r>
          </w:p>
        </w:tc>
      </w:tr>
      <w:tr w:rsidR="008D23B2" w:rsidRPr="00F722E4">
        <w:tc>
          <w:tcPr>
            <w:tcW w:w="541" w:type="dxa"/>
            <w:vMerge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6" w:type="dxa"/>
            <w:gridSpan w:val="2"/>
            <w:vMerge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2014 год</w:t>
            </w:r>
          </w:p>
        </w:tc>
        <w:tc>
          <w:tcPr>
            <w:tcW w:w="1881" w:type="dxa"/>
            <w:gridSpan w:val="2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2015 год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2016 год</w:t>
            </w:r>
          </w:p>
        </w:tc>
        <w:tc>
          <w:tcPr>
            <w:tcW w:w="1182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2017 год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2018 год</w:t>
            </w:r>
          </w:p>
        </w:tc>
        <w:tc>
          <w:tcPr>
            <w:tcW w:w="1182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2019 год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2020 год</w:t>
            </w:r>
          </w:p>
        </w:tc>
      </w:tr>
      <w:tr w:rsidR="008D23B2" w:rsidRPr="003C5BE1">
        <w:tc>
          <w:tcPr>
            <w:tcW w:w="14969" w:type="dxa"/>
            <w:gridSpan w:val="12"/>
          </w:tcPr>
          <w:p w:rsidR="008D23B2" w:rsidRDefault="008D23B2" w:rsidP="006A3D2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8D23B2" w:rsidRPr="009F45FF" w:rsidRDefault="008D23B2" w:rsidP="006A3D2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Муниципальная программа города Кузнецка</w:t>
            </w:r>
            <w:r w:rsidRPr="009F45FF">
              <w:rPr>
                <w:b/>
                <w:bCs/>
                <w:sz w:val="24"/>
                <w:szCs w:val="24"/>
              </w:rPr>
              <w:t xml:space="preserve"> «Развитие образования в</w:t>
            </w:r>
            <w:r>
              <w:rPr>
                <w:b/>
                <w:bCs/>
                <w:sz w:val="24"/>
                <w:szCs w:val="24"/>
              </w:rPr>
              <w:t xml:space="preserve"> городе Кузнецке Пензенской области</w:t>
            </w:r>
            <w:r w:rsidRPr="009F45FF">
              <w:rPr>
                <w:b/>
                <w:bCs/>
                <w:sz w:val="24"/>
                <w:szCs w:val="24"/>
              </w:rPr>
              <w:t xml:space="preserve"> на 2</w:t>
            </w:r>
            <w:r>
              <w:rPr>
                <w:b/>
                <w:bCs/>
                <w:sz w:val="24"/>
                <w:szCs w:val="24"/>
              </w:rPr>
              <w:t>014</w:t>
            </w:r>
            <w:r w:rsidRPr="009F45FF">
              <w:rPr>
                <w:b/>
                <w:bCs/>
                <w:sz w:val="24"/>
                <w:szCs w:val="24"/>
              </w:rPr>
              <w:t>-2020 годы</w:t>
            </w:r>
            <w:r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8D23B2" w:rsidRPr="003C5BE1">
        <w:tc>
          <w:tcPr>
            <w:tcW w:w="675" w:type="dxa"/>
            <w:gridSpan w:val="2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D23B2" w:rsidRDefault="008D23B2" w:rsidP="006A3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F45FF">
              <w:rPr>
                <w:sz w:val="24"/>
                <w:szCs w:val="24"/>
              </w:rPr>
              <w:t>беспеченность детей</w:t>
            </w:r>
          </w:p>
          <w:p w:rsidR="008D23B2" w:rsidRPr="009F45FF" w:rsidRDefault="008D23B2" w:rsidP="006A3D2A">
            <w:pPr>
              <w:jc w:val="both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 xml:space="preserve"> дошкольного возраста местами в дошкольных образовательных </w:t>
            </w:r>
            <w:r>
              <w:rPr>
                <w:sz w:val="24"/>
                <w:szCs w:val="24"/>
              </w:rPr>
              <w:t>организациях</w:t>
            </w:r>
          </w:p>
          <w:p w:rsidR="008D23B2" w:rsidRPr="009F45FF" w:rsidRDefault="008D23B2" w:rsidP="006A3D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количество мест на 1000 детей</w:t>
            </w:r>
          </w:p>
        </w:tc>
        <w:tc>
          <w:tcPr>
            <w:tcW w:w="1535" w:type="dxa"/>
          </w:tcPr>
          <w:p w:rsidR="008D23B2" w:rsidRPr="00E73A88" w:rsidRDefault="008D23B2" w:rsidP="006A3D2A">
            <w:pPr>
              <w:jc w:val="center"/>
              <w:rPr>
                <w:sz w:val="24"/>
                <w:szCs w:val="24"/>
              </w:rPr>
            </w:pPr>
          </w:p>
          <w:p w:rsidR="008D23B2" w:rsidRPr="00E73A88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</w:t>
            </w:r>
          </w:p>
        </w:tc>
        <w:tc>
          <w:tcPr>
            <w:tcW w:w="1881" w:type="dxa"/>
            <w:gridSpan w:val="2"/>
          </w:tcPr>
          <w:p w:rsidR="008D23B2" w:rsidRPr="00E73A88" w:rsidRDefault="008D23B2" w:rsidP="006A3D2A">
            <w:pPr>
              <w:jc w:val="center"/>
              <w:rPr>
                <w:sz w:val="24"/>
                <w:szCs w:val="24"/>
              </w:rPr>
            </w:pPr>
          </w:p>
          <w:p w:rsidR="008D23B2" w:rsidRPr="00E73A88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831</w:t>
            </w:r>
          </w:p>
          <w:p w:rsidR="008D23B2" w:rsidRPr="00E73A88" w:rsidRDefault="008D23B2" w:rsidP="006A3D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4" w:type="dxa"/>
          </w:tcPr>
          <w:p w:rsidR="008D23B2" w:rsidRPr="00E73A88" w:rsidRDefault="008D23B2" w:rsidP="006A3D2A">
            <w:pPr>
              <w:jc w:val="center"/>
              <w:rPr>
                <w:sz w:val="24"/>
                <w:szCs w:val="24"/>
              </w:rPr>
            </w:pPr>
          </w:p>
          <w:p w:rsidR="008D23B2" w:rsidRPr="00E73A88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839</w:t>
            </w:r>
          </w:p>
        </w:tc>
        <w:tc>
          <w:tcPr>
            <w:tcW w:w="1182" w:type="dxa"/>
          </w:tcPr>
          <w:p w:rsidR="008D23B2" w:rsidRPr="00E73A88" w:rsidRDefault="008D23B2" w:rsidP="006A3D2A">
            <w:pPr>
              <w:jc w:val="center"/>
              <w:rPr>
                <w:sz w:val="24"/>
                <w:szCs w:val="24"/>
              </w:rPr>
            </w:pPr>
          </w:p>
          <w:p w:rsidR="008D23B2" w:rsidRPr="00E73A88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854</w:t>
            </w:r>
          </w:p>
        </w:tc>
        <w:tc>
          <w:tcPr>
            <w:tcW w:w="1184" w:type="dxa"/>
          </w:tcPr>
          <w:p w:rsidR="008D23B2" w:rsidRPr="00E73A88" w:rsidRDefault="008D23B2" w:rsidP="006A3D2A">
            <w:pPr>
              <w:jc w:val="center"/>
              <w:rPr>
                <w:sz w:val="24"/>
                <w:szCs w:val="24"/>
              </w:rPr>
            </w:pPr>
          </w:p>
          <w:p w:rsidR="008D23B2" w:rsidRPr="00E73A88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</w:t>
            </w:r>
          </w:p>
        </w:tc>
        <w:tc>
          <w:tcPr>
            <w:tcW w:w="1182" w:type="dxa"/>
          </w:tcPr>
          <w:p w:rsidR="008D23B2" w:rsidRPr="00E73A88" w:rsidRDefault="008D23B2" w:rsidP="006A3D2A">
            <w:pPr>
              <w:jc w:val="center"/>
              <w:rPr>
                <w:sz w:val="24"/>
                <w:szCs w:val="24"/>
              </w:rPr>
            </w:pPr>
          </w:p>
          <w:p w:rsidR="008D23B2" w:rsidRPr="00E73A88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863</w:t>
            </w:r>
          </w:p>
        </w:tc>
        <w:tc>
          <w:tcPr>
            <w:tcW w:w="1184" w:type="dxa"/>
          </w:tcPr>
          <w:p w:rsidR="008D23B2" w:rsidRPr="00E73A88" w:rsidRDefault="008D23B2" w:rsidP="006A3D2A">
            <w:pPr>
              <w:jc w:val="center"/>
              <w:rPr>
                <w:sz w:val="24"/>
                <w:szCs w:val="24"/>
              </w:rPr>
            </w:pPr>
          </w:p>
          <w:p w:rsidR="008D23B2" w:rsidRPr="00E73A88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</w:tr>
      <w:tr w:rsidR="008D23B2" w:rsidRPr="003C5BE1">
        <w:tc>
          <w:tcPr>
            <w:tcW w:w="675" w:type="dxa"/>
            <w:gridSpan w:val="2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8D23B2" w:rsidRPr="0084214D" w:rsidRDefault="008D23B2" w:rsidP="0084214D">
            <w:pPr>
              <w:autoSpaceDE w:val="0"/>
              <w:autoSpaceDN w:val="0"/>
              <w:adjustRightInd w:val="0"/>
              <w:spacing w:line="250" w:lineRule="auto"/>
              <w:rPr>
                <w:color w:val="403152"/>
                <w:sz w:val="24"/>
                <w:szCs w:val="24"/>
              </w:rPr>
            </w:pPr>
            <w:r w:rsidRPr="0084214D">
              <w:rPr>
                <w:color w:val="403152"/>
                <w:sz w:val="24"/>
                <w:szCs w:val="24"/>
              </w:rPr>
              <w:t xml:space="preserve">Доля выпускников муниципальных общеобразовательных организаций, </w:t>
            </w:r>
          </w:p>
          <w:p w:rsidR="008D23B2" w:rsidRPr="0084214D" w:rsidRDefault="008D23B2" w:rsidP="0084214D">
            <w:pPr>
              <w:autoSpaceDE w:val="0"/>
              <w:autoSpaceDN w:val="0"/>
              <w:adjustRightInd w:val="0"/>
              <w:spacing w:line="250" w:lineRule="auto"/>
              <w:rPr>
                <w:color w:val="403152"/>
                <w:sz w:val="24"/>
                <w:szCs w:val="24"/>
              </w:rPr>
            </w:pPr>
            <w:r w:rsidRPr="0084214D">
              <w:rPr>
                <w:color w:val="403152"/>
                <w:sz w:val="24"/>
                <w:szCs w:val="24"/>
              </w:rPr>
              <w:t xml:space="preserve">не получивших аттестат </w:t>
            </w:r>
          </w:p>
          <w:p w:rsidR="008D23B2" w:rsidRPr="0084214D" w:rsidRDefault="008D23B2" w:rsidP="0084214D">
            <w:pPr>
              <w:autoSpaceDE w:val="0"/>
              <w:autoSpaceDN w:val="0"/>
              <w:adjustRightInd w:val="0"/>
              <w:spacing w:line="250" w:lineRule="auto"/>
              <w:rPr>
                <w:color w:val="403152"/>
                <w:sz w:val="24"/>
                <w:szCs w:val="24"/>
              </w:rPr>
            </w:pPr>
            <w:r w:rsidRPr="0084214D">
              <w:rPr>
                <w:color w:val="403152"/>
                <w:sz w:val="24"/>
                <w:szCs w:val="24"/>
              </w:rPr>
              <w:t xml:space="preserve">о среднем </w:t>
            </w:r>
          </w:p>
          <w:p w:rsidR="008D23B2" w:rsidRPr="0084214D" w:rsidRDefault="008D23B2" w:rsidP="0084214D">
            <w:pPr>
              <w:autoSpaceDE w:val="0"/>
              <w:autoSpaceDN w:val="0"/>
              <w:adjustRightInd w:val="0"/>
              <w:spacing w:line="250" w:lineRule="auto"/>
              <w:rPr>
                <w:color w:val="403152"/>
                <w:sz w:val="24"/>
                <w:szCs w:val="24"/>
              </w:rPr>
            </w:pPr>
            <w:r w:rsidRPr="0084214D">
              <w:rPr>
                <w:color w:val="403152"/>
                <w:sz w:val="24"/>
                <w:szCs w:val="24"/>
              </w:rPr>
              <w:t>общем образовании</w:t>
            </w:r>
          </w:p>
        </w:tc>
        <w:tc>
          <w:tcPr>
            <w:tcW w:w="1560" w:type="dxa"/>
          </w:tcPr>
          <w:p w:rsidR="008D23B2" w:rsidRPr="0084214D" w:rsidRDefault="008D23B2" w:rsidP="006A3D2A">
            <w:pPr>
              <w:autoSpaceDE w:val="0"/>
              <w:autoSpaceDN w:val="0"/>
              <w:adjustRightInd w:val="0"/>
              <w:spacing w:line="250" w:lineRule="auto"/>
              <w:jc w:val="center"/>
              <w:rPr>
                <w:color w:val="403152"/>
                <w:sz w:val="24"/>
                <w:szCs w:val="24"/>
              </w:rPr>
            </w:pPr>
            <w:r w:rsidRPr="0084214D">
              <w:rPr>
                <w:color w:val="403152"/>
                <w:sz w:val="24"/>
                <w:szCs w:val="24"/>
              </w:rPr>
              <w:t>%</w:t>
            </w:r>
          </w:p>
        </w:tc>
        <w:tc>
          <w:tcPr>
            <w:tcW w:w="1535" w:type="dxa"/>
          </w:tcPr>
          <w:p w:rsidR="008D23B2" w:rsidRPr="0084214D" w:rsidRDefault="008D23B2" w:rsidP="006A3D2A">
            <w:pPr>
              <w:jc w:val="center"/>
              <w:rPr>
                <w:color w:val="403152"/>
                <w:sz w:val="24"/>
                <w:szCs w:val="24"/>
              </w:rPr>
            </w:pPr>
          </w:p>
        </w:tc>
        <w:tc>
          <w:tcPr>
            <w:tcW w:w="1881" w:type="dxa"/>
            <w:gridSpan w:val="2"/>
          </w:tcPr>
          <w:p w:rsidR="008D23B2" w:rsidRPr="0084214D" w:rsidRDefault="008D23B2" w:rsidP="006A3D2A">
            <w:pPr>
              <w:jc w:val="center"/>
              <w:rPr>
                <w:color w:val="403152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:rsidR="008D23B2" w:rsidRPr="0084214D" w:rsidRDefault="008D23B2" w:rsidP="006A3D2A">
            <w:pPr>
              <w:jc w:val="center"/>
              <w:rPr>
                <w:color w:val="403152"/>
                <w:sz w:val="24"/>
                <w:szCs w:val="24"/>
              </w:rPr>
            </w:pPr>
            <w:r>
              <w:rPr>
                <w:color w:val="403152"/>
                <w:sz w:val="24"/>
                <w:szCs w:val="24"/>
              </w:rPr>
              <w:t>0,5</w:t>
            </w:r>
          </w:p>
        </w:tc>
        <w:tc>
          <w:tcPr>
            <w:tcW w:w="1182" w:type="dxa"/>
          </w:tcPr>
          <w:p w:rsidR="008D23B2" w:rsidRPr="0084214D" w:rsidRDefault="008D23B2" w:rsidP="006A3D2A">
            <w:pPr>
              <w:jc w:val="center"/>
              <w:rPr>
                <w:color w:val="403152"/>
                <w:sz w:val="24"/>
                <w:szCs w:val="24"/>
              </w:rPr>
            </w:pPr>
            <w:r>
              <w:rPr>
                <w:color w:val="403152"/>
                <w:sz w:val="24"/>
                <w:szCs w:val="24"/>
              </w:rPr>
              <w:t>0,5</w:t>
            </w:r>
          </w:p>
        </w:tc>
        <w:tc>
          <w:tcPr>
            <w:tcW w:w="1184" w:type="dxa"/>
          </w:tcPr>
          <w:p w:rsidR="008D23B2" w:rsidRPr="0084214D" w:rsidRDefault="008D23B2" w:rsidP="006A3D2A">
            <w:pPr>
              <w:jc w:val="center"/>
              <w:rPr>
                <w:color w:val="403152"/>
                <w:sz w:val="24"/>
                <w:szCs w:val="24"/>
              </w:rPr>
            </w:pPr>
            <w:r>
              <w:rPr>
                <w:color w:val="403152"/>
                <w:sz w:val="24"/>
                <w:szCs w:val="24"/>
              </w:rPr>
              <w:t>0,5</w:t>
            </w:r>
          </w:p>
        </w:tc>
        <w:tc>
          <w:tcPr>
            <w:tcW w:w="1182" w:type="dxa"/>
          </w:tcPr>
          <w:p w:rsidR="008D23B2" w:rsidRPr="0084214D" w:rsidRDefault="008D23B2" w:rsidP="006A3D2A">
            <w:pPr>
              <w:jc w:val="center"/>
              <w:rPr>
                <w:color w:val="403152"/>
                <w:sz w:val="24"/>
                <w:szCs w:val="24"/>
              </w:rPr>
            </w:pPr>
            <w:r>
              <w:rPr>
                <w:color w:val="403152"/>
                <w:sz w:val="24"/>
                <w:szCs w:val="24"/>
              </w:rPr>
              <w:t>0,4</w:t>
            </w:r>
          </w:p>
        </w:tc>
        <w:tc>
          <w:tcPr>
            <w:tcW w:w="1184" w:type="dxa"/>
          </w:tcPr>
          <w:p w:rsidR="008D23B2" w:rsidRPr="0084214D" w:rsidRDefault="008D23B2" w:rsidP="006A3D2A">
            <w:pPr>
              <w:jc w:val="center"/>
              <w:rPr>
                <w:color w:val="403152"/>
                <w:sz w:val="24"/>
                <w:szCs w:val="24"/>
              </w:rPr>
            </w:pPr>
            <w:r>
              <w:rPr>
                <w:color w:val="403152"/>
                <w:sz w:val="24"/>
                <w:szCs w:val="24"/>
              </w:rPr>
              <w:t>0,4</w:t>
            </w:r>
          </w:p>
        </w:tc>
      </w:tr>
      <w:tr w:rsidR="008D23B2" w:rsidRPr="003C5BE1">
        <w:trPr>
          <w:trHeight w:val="2542"/>
        </w:trPr>
        <w:tc>
          <w:tcPr>
            <w:tcW w:w="675" w:type="dxa"/>
            <w:gridSpan w:val="2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8D23B2" w:rsidRPr="009F45FF" w:rsidRDefault="008D23B2" w:rsidP="006A3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9F45FF">
              <w:rPr>
                <w:sz w:val="24"/>
                <w:szCs w:val="24"/>
              </w:rPr>
              <w:t>дельный вес несовершеннолетних в возрасте 6 - 17 лет (включительно), охваченных разными формами организованного отдыха, оздоровления (к общему числу детей в возрасте от 6 до 17 лет включительно</w:t>
            </w:r>
          </w:p>
        </w:tc>
        <w:tc>
          <w:tcPr>
            <w:tcW w:w="1560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%</w:t>
            </w:r>
          </w:p>
        </w:tc>
        <w:tc>
          <w:tcPr>
            <w:tcW w:w="1535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881" w:type="dxa"/>
            <w:gridSpan w:val="2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85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182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182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</w:tr>
      <w:tr w:rsidR="008D23B2" w:rsidRPr="003C5BE1">
        <w:trPr>
          <w:trHeight w:val="277"/>
        </w:trPr>
        <w:tc>
          <w:tcPr>
            <w:tcW w:w="675" w:type="dxa"/>
            <w:gridSpan w:val="2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8D23B2" w:rsidRPr="009F45FF" w:rsidRDefault="008D23B2" w:rsidP="009740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</w:t>
            </w:r>
            <w:r w:rsidRPr="009F45FF">
              <w:rPr>
                <w:sz w:val="24"/>
                <w:szCs w:val="24"/>
              </w:rPr>
              <w:t>муни</w:t>
            </w:r>
            <w:r>
              <w:rPr>
                <w:sz w:val="24"/>
                <w:szCs w:val="24"/>
              </w:rPr>
              <w:t>ципальных</w:t>
            </w:r>
            <w:r w:rsidRPr="009F45FF">
              <w:rPr>
                <w:sz w:val="24"/>
                <w:szCs w:val="24"/>
              </w:rPr>
              <w:t xml:space="preserve"> образовательных </w:t>
            </w:r>
            <w:r>
              <w:rPr>
                <w:sz w:val="24"/>
                <w:szCs w:val="24"/>
              </w:rPr>
              <w:t xml:space="preserve">организаций, </w:t>
            </w:r>
            <w:r w:rsidRPr="009F45FF">
              <w:rPr>
                <w:sz w:val="24"/>
                <w:szCs w:val="24"/>
              </w:rPr>
              <w:t>реализующих программы общего образования, здания которых  находятся в аварийном состоянии или требуют капитального рем</w:t>
            </w:r>
            <w:r>
              <w:rPr>
                <w:sz w:val="24"/>
                <w:szCs w:val="24"/>
              </w:rPr>
              <w:t>онта, в общей численности муниципальных образовательных организаций</w:t>
            </w:r>
            <w:r w:rsidRPr="009F45FF">
              <w:rPr>
                <w:sz w:val="24"/>
                <w:szCs w:val="24"/>
              </w:rPr>
              <w:t>, реализующих программы общего образования</w:t>
            </w:r>
          </w:p>
        </w:tc>
        <w:tc>
          <w:tcPr>
            <w:tcW w:w="1560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%</w:t>
            </w:r>
          </w:p>
        </w:tc>
        <w:tc>
          <w:tcPr>
            <w:tcW w:w="1535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81" w:type="dxa"/>
            <w:gridSpan w:val="2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82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82" w:type="dxa"/>
          </w:tcPr>
          <w:p w:rsidR="008D23B2" w:rsidRPr="009F45FF" w:rsidRDefault="008D23B2" w:rsidP="00E41F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D23B2" w:rsidRPr="003C5BE1">
        <w:trPr>
          <w:trHeight w:val="277"/>
        </w:trPr>
        <w:tc>
          <w:tcPr>
            <w:tcW w:w="675" w:type="dxa"/>
            <w:gridSpan w:val="2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8D23B2" w:rsidRPr="00A555AF" w:rsidRDefault="008D23B2" w:rsidP="006A3D2A">
            <w:pPr>
              <w:jc w:val="both"/>
              <w:rPr>
                <w:sz w:val="24"/>
                <w:szCs w:val="24"/>
              </w:rPr>
            </w:pPr>
            <w:r w:rsidRPr="00A555AF">
              <w:rPr>
                <w:sz w:val="24"/>
                <w:szCs w:val="24"/>
              </w:rPr>
              <w:t xml:space="preserve">Доля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образовательных организаций, реализующих программы общего образования </w:t>
            </w:r>
          </w:p>
        </w:tc>
        <w:tc>
          <w:tcPr>
            <w:tcW w:w="1560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35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81" w:type="dxa"/>
            <w:gridSpan w:val="2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D23B2" w:rsidRPr="003C5BE1">
        <w:trPr>
          <w:trHeight w:val="277"/>
        </w:trPr>
        <w:tc>
          <w:tcPr>
            <w:tcW w:w="675" w:type="dxa"/>
            <w:gridSpan w:val="2"/>
          </w:tcPr>
          <w:p w:rsidR="008D23B2" w:rsidRPr="008F2F05" w:rsidRDefault="008D23B2" w:rsidP="006A3D2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8D23B2" w:rsidRPr="008F2F05" w:rsidRDefault="008D23B2" w:rsidP="00A006E7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 xml:space="preserve">Доля обучающихся </w:t>
            </w:r>
          </w:p>
          <w:p w:rsidR="008D23B2" w:rsidRPr="008F2F05" w:rsidRDefault="008D23B2" w:rsidP="00A006E7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муниципальных</w:t>
            </w:r>
            <w:r w:rsidRPr="008F2F05">
              <w:rPr>
                <w:sz w:val="24"/>
                <w:szCs w:val="24"/>
              </w:rPr>
              <w:t xml:space="preserve"> общеобразовательных </w:t>
            </w:r>
            <w:r>
              <w:rPr>
                <w:spacing w:val="-6"/>
                <w:sz w:val="24"/>
                <w:szCs w:val="24"/>
              </w:rPr>
              <w:t>организаций,</w:t>
            </w:r>
            <w:r w:rsidRPr="008F2F05">
              <w:rPr>
                <w:spacing w:val="-6"/>
                <w:sz w:val="24"/>
                <w:szCs w:val="24"/>
              </w:rPr>
              <w:t xml:space="preserve"> занимающихся</w:t>
            </w:r>
            <w:r w:rsidRPr="008F2F05">
              <w:rPr>
                <w:sz w:val="24"/>
                <w:szCs w:val="24"/>
              </w:rPr>
              <w:t xml:space="preserve"> во вторую смену, в общей численности обучающихся в </w:t>
            </w:r>
            <w:r>
              <w:rPr>
                <w:sz w:val="24"/>
                <w:szCs w:val="24"/>
              </w:rPr>
              <w:t>муниципальных</w:t>
            </w:r>
            <w:r w:rsidRPr="008F2F05">
              <w:rPr>
                <w:sz w:val="24"/>
                <w:szCs w:val="24"/>
              </w:rPr>
              <w:t xml:space="preserve"> общеобразовательных организациях</w:t>
            </w:r>
          </w:p>
        </w:tc>
        <w:tc>
          <w:tcPr>
            <w:tcW w:w="1560" w:type="dxa"/>
          </w:tcPr>
          <w:p w:rsidR="008D23B2" w:rsidRPr="008F2F05" w:rsidRDefault="008D23B2" w:rsidP="006A3D2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>%</w:t>
            </w:r>
          </w:p>
        </w:tc>
        <w:tc>
          <w:tcPr>
            <w:tcW w:w="1535" w:type="dxa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81" w:type="dxa"/>
            <w:gridSpan w:val="2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1182" w:type="dxa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184" w:type="dxa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82" w:type="dxa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84" w:type="dxa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D23B2" w:rsidRPr="003C5BE1">
        <w:trPr>
          <w:trHeight w:val="277"/>
        </w:trPr>
        <w:tc>
          <w:tcPr>
            <w:tcW w:w="675" w:type="dxa"/>
            <w:gridSpan w:val="2"/>
          </w:tcPr>
          <w:p w:rsidR="008D23B2" w:rsidRPr="008F2F05" w:rsidRDefault="008D23B2" w:rsidP="006A3D2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8D23B2" w:rsidRPr="008F2F05" w:rsidRDefault="008D23B2" w:rsidP="009740DA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>Доля обучающихся в</w:t>
            </w:r>
            <w:r>
              <w:rPr>
                <w:sz w:val="24"/>
                <w:szCs w:val="24"/>
              </w:rPr>
              <w:t xml:space="preserve"> муниципальных</w:t>
            </w:r>
            <w:r w:rsidRPr="008F2F05">
              <w:rPr>
                <w:sz w:val="24"/>
                <w:szCs w:val="24"/>
              </w:rPr>
              <w:t xml:space="preserve"> общеобразовательных организациях,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1560" w:type="dxa"/>
          </w:tcPr>
          <w:p w:rsidR="008D23B2" w:rsidRPr="008F2F05" w:rsidRDefault="008D23B2" w:rsidP="006A3D2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>%</w:t>
            </w:r>
          </w:p>
        </w:tc>
        <w:tc>
          <w:tcPr>
            <w:tcW w:w="1535" w:type="dxa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81" w:type="dxa"/>
            <w:gridSpan w:val="2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182" w:type="dxa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184" w:type="dxa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182" w:type="dxa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184" w:type="dxa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</w:tr>
      <w:tr w:rsidR="008D23B2" w:rsidRPr="003C5BE1">
        <w:tc>
          <w:tcPr>
            <w:tcW w:w="675" w:type="dxa"/>
            <w:gridSpan w:val="2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94" w:type="dxa"/>
            <w:gridSpan w:val="10"/>
          </w:tcPr>
          <w:p w:rsidR="008D23B2" w:rsidRDefault="008D23B2" w:rsidP="006A3D2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8D23B2" w:rsidRPr="009F45FF" w:rsidRDefault="008D23B2" w:rsidP="006A3D2A">
            <w:pPr>
              <w:jc w:val="center"/>
              <w:rPr>
                <w:b/>
                <w:bCs/>
                <w:sz w:val="24"/>
                <w:szCs w:val="24"/>
              </w:rPr>
            </w:pPr>
            <w:r w:rsidRPr="009F45FF">
              <w:rPr>
                <w:b/>
                <w:bCs/>
                <w:sz w:val="24"/>
                <w:szCs w:val="24"/>
              </w:rPr>
              <w:t>Подпрограмма 1. «</w:t>
            </w:r>
            <w:r>
              <w:rPr>
                <w:b/>
                <w:bCs/>
                <w:sz w:val="24"/>
                <w:szCs w:val="24"/>
              </w:rPr>
              <w:t>Развитие</w:t>
            </w:r>
            <w:r w:rsidRPr="009F45FF">
              <w:rPr>
                <w:b/>
                <w:bCs/>
                <w:sz w:val="24"/>
                <w:szCs w:val="24"/>
              </w:rPr>
              <w:t xml:space="preserve"> дошкольного, общего и д</w:t>
            </w:r>
            <w:r>
              <w:rPr>
                <w:b/>
                <w:bCs/>
                <w:sz w:val="24"/>
                <w:szCs w:val="24"/>
              </w:rPr>
              <w:t>ополнительного образования</w:t>
            </w:r>
            <w:r w:rsidRPr="009F45FF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8D23B2" w:rsidRPr="003C5BE1">
        <w:tc>
          <w:tcPr>
            <w:tcW w:w="675" w:type="dxa"/>
            <w:gridSpan w:val="2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D23B2" w:rsidRPr="009F45FF" w:rsidRDefault="008D23B2" w:rsidP="009740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F45FF">
              <w:rPr>
                <w:sz w:val="24"/>
                <w:szCs w:val="24"/>
              </w:rPr>
              <w:t>оля детей, оставшихся без попечения родителей, в том числе переданных не</w:t>
            </w:r>
            <w:r>
              <w:rPr>
                <w:sz w:val="24"/>
                <w:szCs w:val="24"/>
              </w:rPr>
              <w:t xml:space="preserve"> </w:t>
            </w:r>
            <w:r w:rsidRPr="009F45FF">
              <w:rPr>
                <w:sz w:val="24"/>
                <w:szCs w:val="24"/>
              </w:rPr>
              <w:t>родственникам (в приемные семьи, на усыновление (удочерение), под опеку (попечительство),  охваченных другими формами семейного устройства (семейные детские дома, патронатные семьи), на</w:t>
            </w:r>
            <w:r>
              <w:rPr>
                <w:sz w:val="24"/>
                <w:szCs w:val="24"/>
              </w:rPr>
              <w:t xml:space="preserve">ходящихся в </w:t>
            </w:r>
            <w:r w:rsidRPr="009F45FF">
              <w:rPr>
                <w:sz w:val="24"/>
                <w:szCs w:val="24"/>
              </w:rPr>
              <w:t>учреждениях всех типов</w:t>
            </w:r>
          </w:p>
        </w:tc>
        <w:tc>
          <w:tcPr>
            <w:tcW w:w="1560" w:type="dxa"/>
            <w:vAlign w:val="center"/>
          </w:tcPr>
          <w:p w:rsidR="008D23B2" w:rsidRPr="00917F9E" w:rsidRDefault="008D23B2" w:rsidP="006A3D2A">
            <w:pPr>
              <w:jc w:val="center"/>
              <w:rPr>
                <w:sz w:val="24"/>
                <w:szCs w:val="24"/>
              </w:rPr>
            </w:pPr>
            <w:r w:rsidRPr="00917F9E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  <w:vAlign w:val="center"/>
          </w:tcPr>
          <w:p w:rsidR="008D23B2" w:rsidRPr="00AF794C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57" w:type="dxa"/>
            <w:vAlign w:val="center"/>
          </w:tcPr>
          <w:p w:rsidR="008D23B2" w:rsidRPr="00AF794C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8D23B2" w:rsidRPr="00AF794C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vAlign w:val="center"/>
          </w:tcPr>
          <w:p w:rsidR="008D23B2" w:rsidRPr="00AF794C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8D23B2" w:rsidRPr="00AF794C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vAlign w:val="center"/>
          </w:tcPr>
          <w:p w:rsidR="008D23B2" w:rsidRPr="00AF794C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8D23B2" w:rsidRPr="00AF794C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D23B2" w:rsidRPr="003C5BE1">
        <w:tc>
          <w:tcPr>
            <w:tcW w:w="675" w:type="dxa"/>
            <w:gridSpan w:val="2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402" w:type="dxa"/>
          </w:tcPr>
          <w:p w:rsidR="008D23B2" w:rsidRPr="009F45FF" w:rsidRDefault="008D23B2" w:rsidP="006A3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F45FF">
              <w:rPr>
                <w:sz w:val="24"/>
                <w:szCs w:val="24"/>
              </w:rPr>
              <w:t>оступность дошкольного образования (отношение численности детей 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обучающихся в школе)</w:t>
            </w:r>
          </w:p>
        </w:tc>
        <w:tc>
          <w:tcPr>
            <w:tcW w:w="1560" w:type="dxa"/>
            <w:vAlign w:val="center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  <w:vAlign w:val="center"/>
          </w:tcPr>
          <w:p w:rsidR="008D23B2" w:rsidRPr="00847DC8" w:rsidRDefault="008D23B2" w:rsidP="006A3D2A">
            <w:pPr>
              <w:jc w:val="center"/>
              <w:rPr>
                <w:sz w:val="24"/>
                <w:szCs w:val="24"/>
              </w:rPr>
            </w:pPr>
            <w:r w:rsidRPr="00847DC8">
              <w:rPr>
                <w:sz w:val="24"/>
                <w:szCs w:val="24"/>
              </w:rPr>
              <w:t>100</w:t>
            </w:r>
          </w:p>
        </w:tc>
        <w:tc>
          <w:tcPr>
            <w:tcW w:w="1857" w:type="dxa"/>
            <w:vAlign w:val="center"/>
          </w:tcPr>
          <w:p w:rsidR="008D23B2" w:rsidRPr="00847DC8" w:rsidRDefault="008D23B2" w:rsidP="006A3D2A">
            <w:pPr>
              <w:jc w:val="center"/>
              <w:rPr>
                <w:sz w:val="24"/>
                <w:szCs w:val="24"/>
              </w:rPr>
            </w:pPr>
            <w:r w:rsidRPr="00847DC8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8D23B2" w:rsidRPr="00847DC8" w:rsidRDefault="008D23B2" w:rsidP="006A3D2A">
            <w:pPr>
              <w:jc w:val="center"/>
              <w:rPr>
                <w:sz w:val="24"/>
                <w:szCs w:val="24"/>
              </w:rPr>
            </w:pPr>
            <w:r w:rsidRPr="00847DC8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vAlign w:val="center"/>
          </w:tcPr>
          <w:p w:rsidR="008D23B2" w:rsidRPr="00847DC8" w:rsidRDefault="008D23B2" w:rsidP="006A3D2A">
            <w:pPr>
              <w:jc w:val="center"/>
              <w:rPr>
                <w:sz w:val="24"/>
                <w:szCs w:val="24"/>
              </w:rPr>
            </w:pPr>
            <w:r w:rsidRPr="00847DC8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8D23B2" w:rsidRPr="00847DC8" w:rsidRDefault="008D23B2" w:rsidP="006A3D2A">
            <w:pPr>
              <w:jc w:val="center"/>
              <w:rPr>
                <w:sz w:val="24"/>
                <w:szCs w:val="24"/>
              </w:rPr>
            </w:pPr>
            <w:r w:rsidRPr="00847DC8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vAlign w:val="center"/>
          </w:tcPr>
          <w:p w:rsidR="008D23B2" w:rsidRPr="00847DC8" w:rsidRDefault="008D23B2" w:rsidP="006A3D2A">
            <w:pPr>
              <w:jc w:val="center"/>
              <w:rPr>
                <w:sz w:val="24"/>
                <w:szCs w:val="24"/>
              </w:rPr>
            </w:pPr>
            <w:r w:rsidRPr="00847DC8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8D23B2" w:rsidRPr="00847DC8" w:rsidRDefault="008D23B2" w:rsidP="006A3D2A">
            <w:pPr>
              <w:jc w:val="center"/>
              <w:rPr>
                <w:sz w:val="24"/>
                <w:szCs w:val="24"/>
              </w:rPr>
            </w:pPr>
            <w:r w:rsidRPr="00847DC8">
              <w:rPr>
                <w:sz w:val="24"/>
                <w:szCs w:val="24"/>
              </w:rPr>
              <w:t>100</w:t>
            </w:r>
          </w:p>
        </w:tc>
      </w:tr>
      <w:tr w:rsidR="008D23B2" w:rsidRPr="003C5BE1">
        <w:tc>
          <w:tcPr>
            <w:tcW w:w="675" w:type="dxa"/>
            <w:gridSpan w:val="2"/>
          </w:tcPr>
          <w:p w:rsidR="008D23B2" w:rsidRPr="009F45FF" w:rsidRDefault="008D23B2" w:rsidP="000E2B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3402" w:type="dxa"/>
          </w:tcPr>
          <w:p w:rsidR="008D23B2" w:rsidRDefault="008D23B2" w:rsidP="006A3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25234">
              <w:rPr>
                <w:sz w:val="24"/>
                <w:szCs w:val="24"/>
              </w:rPr>
              <w:t xml:space="preserve">оля детей, получающих горячее питание в общей численности обучающихся в общеобразовательных организациях </w:t>
            </w:r>
          </w:p>
        </w:tc>
        <w:tc>
          <w:tcPr>
            <w:tcW w:w="1560" w:type="dxa"/>
            <w:vAlign w:val="center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  <w:vAlign w:val="center"/>
          </w:tcPr>
          <w:p w:rsidR="008D23B2" w:rsidRPr="00847DC8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96,2</w:t>
            </w:r>
          </w:p>
        </w:tc>
        <w:tc>
          <w:tcPr>
            <w:tcW w:w="1857" w:type="dxa"/>
            <w:vAlign w:val="center"/>
          </w:tcPr>
          <w:p w:rsidR="008D23B2" w:rsidRPr="00847DC8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96,3</w:t>
            </w:r>
          </w:p>
        </w:tc>
        <w:tc>
          <w:tcPr>
            <w:tcW w:w="1184" w:type="dxa"/>
            <w:vAlign w:val="center"/>
          </w:tcPr>
          <w:p w:rsidR="008D23B2" w:rsidRPr="00847DC8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96,32</w:t>
            </w:r>
          </w:p>
        </w:tc>
        <w:tc>
          <w:tcPr>
            <w:tcW w:w="1182" w:type="dxa"/>
            <w:vAlign w:val="center"/>
          </w:tcPr>
          <w:p w:rsidR="008D23B2" w:rsidRPr="00847DC8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96,33</w:t>
            </w:r>
          </w:p>
        </w:tc>
        <w:tc>
          <w:tcPr>
            <w:tcW w:w="1184" w:type="dxa"/>
            <w:vAlign w:val="center"/>
          </w:tcPr>
          <w:p w:rsidR="008D23B2" w:rsidRPr="00847DC8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96,34</w:t>
            </w:r>
          </w:p>
        </w:tc>
        <w:tc>
          <w:tcPr>
            <w:tcW w:w="1182" w:type="dxa"/>
            <w:vAlign w:val="center"/>
          </w:tcPr>
          <w:p w:rsidR="008D23B2" w:rsidRPr="00847DC8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96,35</w:t>
            </w:r>
          </w:p>
        </w:tc>
        <w:tc>
          <w:tcPr>
            <w:tcW w:w="1184" w:type="dxa"/>
            <w:vAlign w:val="center"/>
          </w:tcPr>
          <w:p w:rsidR="008D23B2" w:rsidRPr="00847DC8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96,4</w:t>
            </w:r>
          </w:p>
        </w:tc>
      </w:tr>
      <w:tr w:rsidR="008D23B2" w:rsidRPr="003C5BE1">
        <w:tc>
          <w:tcPr>
            <w:tcW w:w="675" w:type="dxa"/>
            <w:gridSpan w:val="2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3402" w:type="dxa"/>
          </w:tcPr>
          <w:p w:rsidR="008D23B2" w:rsidRPr="009F45FF" w:rsidRDefault="008D23B2" w:rsidP="006A3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F45FF">
              <w:rPr>
                <w:sz w:val="24"/>
                <w:szCs w:val="24"/>
              </w:rPr>
              <w:t>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</w:t>
            </w:r>
          </w:p>
        </w:tc>
        <w:tc>
          <w:tcPr>
            <w:tcW w:w="1560" w:type="dxa"/>
            <w:vAlign w:val="center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  <w:vAlign w:val="center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57" w:type="dxa"/>
            <w:vAlign w:val="center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vAlign w:val="center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vAlign w:val="center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100</w:t>
            </w:r>
          </w:p>
        </w:tc>
      </w:tr>
      <w:tr w:rsidR="008D23B2" w:rsidRPr="003C5BE1">
        <w:tc>
          <w:tcPr>
            <w:tcW w:w="675" w:type="dxa"/>
            <w:gridSpan w:val="2"/>
          </w:tcPr>
          <w:p w:rsidR="008D23B2" w:rsidRDefault="008D23B2" w:rsidP="000E2B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3402" w:type="dxa"/>
          </w:tcPr>
          <w:p w:rsidR="008D23B2" w:rsidRPr="00A006E7" w:rsidRDefault="008D23B2" w:rsidP="00A006E7">
            <w:pPr>
              <w:jc w:val="both"/>
              <w:rPr>
                <w:sz w:val="24"/>
                <w:szCs w:val="24"/>
              </w:rPr>
            </w:pPr>
            <w:r w:rsidRPr="00A006E7">
              <w:rPr>
                <w:sz w:val="24"/>
                <w:szCs w:val="24"/>
              </w:rPr>
              <w:t xml:space="preserve">Доля детей в возрасте от 5 до 18 лет, обучающихся по дополнительным образова-тельным программам, </w:t>
            </w:r>
          </w:p>
          <w:p w:rsidR="008D23B2" w:rsidRPr="00A006E7" w:rsidRDefault="008D23B2" w:rsidP="00A006E7">
            <w:pPr>
              <w:jc w:val="both"/>
              <w:rPr>
                <w:sz w:val="24"/>
                <w:szCs w:val="24"/>
              </w:rPr>
            </w:pPr>
            <w:r w:rsidRPr="00A006E7">
              <w:rPr>
                <w:sz w:val="24"/>
                <w:szCs w:val="24"/>
              </w:rPr>
              <w:t xml:space="preserve">в общей численности </w:t>
            </w:r>
          </w:p>
          <w:p w:rsidR="008D23B2" w:rsidRDefault="008D23B2" w:rsidP="00A006E7">
            <w:pPr>
              <w:jc w:val="both"/>
              <w:rPr>
                <w:sz w:val="24"/>
                <w:szCs w:val="24"/>
              </w:rPr>
            </w:pPr>
            <w:r w:rsidRPr="00A006E7">
              <w:rPr>
                <w:sz w:val="24"/>
                <w:szCs w:val="24"/>
              </w:rPr>
              <w:t>детей этого возраста</w:t>
            </w:r>
          </w:p>
        </w:tc>
        <w:tc>
          <w:tcPr>
            <w:tcW w:w="1560" w:type="dxa"/>
            <w:vAlign w:val="center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64,5</w:t>
            </w:r>
          </w:p>
        </w:tc>
        <w:tc>
          <w:tcPr>
            <w:tcW w:w="1857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65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65,5</w:t>
            </w:r>
          </w:p>
        </w:tc>
        <w:tc>
          <w:tcPr>
            <w:tcW w:w="1182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182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8D23B2" w:rsidRPr="003C5BE1">
        <w:tc>
          <w:tcPr>
            <w:tcW w:w="675" w:type="dxa"/>
            <w:gridSpan w:val="2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402" w:type="dxa"/>
          </w:tcPr>
          <w:p w:rsidR="008D23B2" w:rsidRPr="008F2F05" w:rsidRDefault="008D23B2" w:rsidP="00A006E7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 xml:space="preserve">Отношение среднего балла единого государственного экзамена (в расчете на 2 обязательных предмета) </w:t>
            </w:r>
          </w:p>
          <w:p w:rsidR="008D23B2" w:rsidRPr="008F2F05" w:rsidRDefault="008D23B2" w:rsidP="00A006E7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 xml:space="preserve">в 10 процентах школ </w:t>
            </w:r>
          </w:p>
          <w:p w:rsidR="008D23B2" w:rsidRPr="008F2F05" w:rsidRDefault="008D23B2" w:rsidP="00A006E7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 xml:space="preserve">с лучшими результатами единого государственного экзамена к среднему баллу единого государственного экзамена (в расчете на 2 обязательных предмета) </w:t>
            </w:r>
          </w:p>
          <w:p w:rsidR="008D23B2" w:rsidRPr="008F2F05" w:rsidRDefault="008D23B2" w:rsidP="00A006E7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8F2F05">
              <w:rPr>
                <w:sz w:val="24"/>
                <w:szCs w:val="24"/>
              </w:rPr>
              <w:t xml:space="preserve"> 10 процентах школ </w:t>
            </w:r>
          </w:p>
          <w:p w:rsidR="008D23B2" w:rsidRPr="008F2F05" w:rsidRDefault="008D23B2" w:rsidP="00A006E7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>с худшими результатами единого государственного экзамена</w:t>
            </w:r>
          </w:p>
        </w:tc>
        <w:tc>
          <w:tcPr>
            <w:tcW w:w="1560" w:type="dxa"/>
          </w:tcPr>
          <w:p w:rsidR="008D23B2" w:rsidRPr="008F2F05" w:rsidRDefault="008D23B2" w:rsidP="006A3D2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  <w:vAlign w:val="center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</w:t>
            </w:r>
          </w:p>
        </w:tc>
        <w:tc>
          <w:tcPr>
            <w:tcW w:w="1857" w:type="dxa"/>
            <w:vAlign w:val="center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1,36</w:t>
            </w:r>
          </w:p>
        </w:tc>
        <w:tc>
          <w:tcPr>
            <w:tcW w:w="1184" w:type="dxa"/>
            <w:vAlign w:val="center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1,46</w:t>
            </w:r>
          </w:p>
        </w:tc>
        <w:tc>
          <w:tcPr>
            <w:tcW w:w="1182" w:type="dxa"/>
            <w:vAlign w:val="center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1,48</w:t>
            </w:r>
          </w:p>
        </w:tc>
        <w:tc>
          <w:tcPr>
            <w:tcW w:w="1184" w:type="dxa"/>
            <w:vAlign w:val="center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1,49</w:t>
            </w:r>
          </w:p>
        </w:tc>
        <w:tc>
          <w:tcPr>
            <w:tcW w:w="1182" w:type="dxa"/>
            <w:vAlign w:val="center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184" w:type="dxa"/>
            <w:vAlign w:val="center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8D23B2" w:rsidRPr="003C5BE1">
        <w:tc>
          <w:tcPr>
            <w:tcW w:w="675" w:type="dxa"/>
            <w:gridSpan w:val="2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402" w:type="dxa"/>
          </w:tcPr>
          <w:p w:rsidR="008D23B2" w:rsidRPr="008F2F05" w:rsidRDefault="008D23B2" w:rsidP="00A006E7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 xml:space="preserve">Доля обучающихся в общеобразовательных организациях, занимающихся в одну смену, </w:t>
            </w:r>
          </w:p>
          <w:p w:rsidR="008D23B2" w:rsidRPr="008F2F05" w:rsidRDefault="008D23B2" w:rsidP="00A141B8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>в общей численности обучающихся в обще</w:t>
            </w:r>
            <w:r>
              <w:rPr>
                <w:sz w:val="24"/>
                <w:szCs w:val="24"/>
              </w:rPr>
              <w:t>о</w:t>
            </w:r>
            <w:r w:rsidRPr="008F2F05">
              <w:rPr>
                <w:sz w:val="24"/>
                <w:szCs w:val="24"/>
              </w:rPr>
              <w:t>бразовательных организациях</w:t>
            </w:r>
          </w:p>
        </w:tc>
        <w:tc>
          <w:tcPr>
            <w:tcW w:w="1560" w:type="dxa"/>
          </w:tcPr>
          <w:p w:rsidR="008D23B2" w:rsidRPr="008F2F05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8D23B2" w:rsidRPr="008F2F05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8D23B2" w:rsidRPr="008F2F05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8D23B2" w:rsidRPr="008F2F05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97,7</w:t>
            </w:r>
          </w:p>
        </w:tc>
        <w:tc>
          <w:tcPr>
            <w:tcW w:w="1182" w:type="dxa"/>
          </w:tcPr>
          <w:p w:rsidR="008D23B2" w:rsidRPr="008F2F05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</w:t>
            </w:r>
          </w:p>
        </w:tc>
        <w:tc>
          <w:tcPr>
            <w:tcW w:w="1184" w:type="dxa"/>
          </w:tcPr>
          <w:p w:rsidR="008D23B2" w:rsidRPr="008F2F05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82" w:type="dxa"/>
          </w:tcPr>
          <w:p w:rsidR="008D23B2" w:rsidRPr="008F2F05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84" w:type="dxa"/>
          </w:tcPr>
          <w:p w:rsidR="008D23B2" w:rsidRPr="008F2F05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D23B2" w:rsidRPr="003C5BE1">
        <w:tc>
          <w:tcPr>
            <w:tcW w:w="675" w:type="dxa"/>
            <w:gridSpan w:val="2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402" w:type="dxa"/>
          </w:tcPr>
          <w:p w:rsidR="008D23B2" w:rsidRPr="008F2F05" w:rsidRDefault="008D23B2" w:rsidP="00A141B8">
            <w:pPr>
              <w:spacing w:line="216" w:lineRule="auto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 xml:space="preserve">Число новых мест </w:t>
            </w:r>
          </w:p>
          <w:p w:rsidR="008D23B2" w:rsidRPr="008F2F05" w:rsidRDefault="008D23B2" w:rsidP="00A141B8">
            <w:pPr>
              <w:spacing w:line="216" w:lineRule="auto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>в общеобразовательных организациях</w:t>
            </w:r>
            <w:r>
              <w:rPr>
                <w:sz w:val="24"/>
                <w:szCs w:val="24"/>
              </w:rPr>
              <w:t xml:space="preserve"> города Кузнецка</w:t>
            </w:r>
          </w:p>
        </w:tc>
        <w:tc>
          <w:tcPr>
            <w:tcW w:w="1560" w:type="dxa"/>
          </w:tcPr>
          <w:p w:rsidR="008D23B2" w:rsidRPr="008F2F05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>Ед.</w:t>
            </w:r>
          </w:p>
        </w:tc>
        <w:tc>
          <w:tcPr>
            <w:tcW w:w="1559" w:type="dxa"/>
            <w:gridSpan w:val="2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182" w:type="dxa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D23B2" w:rsidRPr="003C5BE1">
        <w:tc>
          <w:tcPr>
            <w:tcW w:w="675" w:type="dxa"/>
            <w:gridSpan w:val="2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3402" w:type="dxa"/>
          </w:tcPr>
          <w:p w:rsidR="008D23B2" w:rsidRPr="008F2F05" w:rsidRDefault="008D23B2" w:rsidP="00A141B8">
            <w:pPr>
              <w:spacing w:line="216" w:lineRule="auto"/>
              <w:rPr>
                <w:sz w:val="24"/>
                <w:szCs w:val="24"/>
              </w:rPr>
            </w:pPr>
            <w:r w:rsidRPr="007E4F9B">
              <w:rPr>
                <w:sz w:val="24"/>
                <w:szCs w:val="24"/>
              </w:rPr>
              <w:t>Удельный вес численности учителей в возрасте до 30 лет в общей численности учителей общеобразовательных организаций</w:t>
            </w:r>
          </w:p>
        </w:tc>
        <w:tc>
          <w:tcPr>
            <w:tcW w:w="1560" w:type="dxa"/>
          </w:tcPr>
          <w:p w:rsidR="008D23B2" w:rsidRPr="008F2F05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182" w:type="dxa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</w:t>
            </w:r>
          </w:p>
        </w:tc>
        <w:tc>
          <w:tcPr>
            <w:tcW w:w="1184" w:type="dxa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182" w:type="dxa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184" w:type="dxa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8D23B2" w:rsidRPr="003C5BE1">
        <w:tc>
          <w:tcPr>
            <w:tcW w:w="675" w:type="dxa"/>
            <w:gridSpan w:val="2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3402" w:type="dxa"/>
          </w:tcPr>
          <w:p w:rsidR="008D23B2" w:rsidRPr="007E4F9B" w:rsidRDefault="008D23B2" w:rsidP="00D344C2">
            <w:pPr>
              <w:spacing w:line="216" w:lineRule="auto"/>
              <w:rPr>
                <w:sz w:val="24"/>
                <w:szCs w:val="24"/>
              </w:rPr>
            </w:pPr>
            <w:r w:rsidRPr="007E4F9B">
              <w:rPr>
                <w:sz w:val="24"/>
                <w:szCs w:val="24"/>
              </w:rPr>
              <w:t>Удельный вес численности педагогических работников в возрасте до 30 лет в муниципальных образовательных организациях дополнительного образования детей, в общей численности</w:t>
            </w:r>
            <w:r>
              <w:rPr>
                <w:sz w:val="24"/>
                <w:szCs w:val="24"/>
              </w:rPr>
              <w:t xml:space="preserve"> педагогических работников организаций  дополнительного образования</w:t>
            </w:r>
          </w:p>
        </w:tc>
        <w:tc>
          <w:tcPr>
            <w:tcW w:w="1560" w:type="dxa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</w:tc>
        <w:tc>
          <w:tcPr>
            <w:tcW w:w="1182" w:type="dxa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1184" w:type="dxa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182" w:type="dxa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184" w:type="dxa"/>
          </w:tcPr>
          <w:p w:rsidR="008D23B2" w:rsidRDefault="008D23B2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8D23B2" w:rsidRPr="003C5BE1">
        <w:tc>
          <w:tcPr>
            <w:tcW w:w="675" w:type="dxa"/>
            <w:gridSpan w:val="2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94" w:type="dxa"/>
            <w:gridSpan w:val="10"/>
          </w:tcPr>
          <w:p w:rsidR="008D23B2" w:rsidRDefault="008D23B2" w:rsidP="006A3D2A">
            <w:pPr>
              <w:pStyle w:val="ConsPlusTitle"/>
              <w:jc w:val="center"/>
            </w:pPr>
          </w:p>
          <w:p w:rsidR="008D23B2" w:rsidRPr="009F45FF" w:rsidRDefault="008D23B2" w:rsidP="006A3D2A">
            <w:pPr>
              <w:pStyle w:val="ConsPlusTitle"/>
              <w:jc w:val="center"/>
            </w:pPr>
            <w:r>
              <w:t>Подпрограмма 2</w:t>
            </w:r>
            <w:r w:rsidRPr="009F45FF">
              <w:t>. «Организация отдыха, оздоровления</w:t>
            </w:r>
            <w:r>
              <w:t>, занятости детей и подростков</w:t>
            </w:r>
            <w:r w:rsidRPr="009F45FF">
              <w:t>»</w:t>
            </w:r>
          </w:p>
        </w:tc>
      </w:tr>
      <w:tr w:rsidR="008D23B2" w:rsidRPr="003C5BE1">
        <w:tc>
          <w:tcPr>
            <w:tcW w:w="675" w:type="dxa"/>
            <w:gridSpan w:val="2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3402" w:type="dxa"/>
          </w:tcPr>
          <w:p w:rsidR="008D23B2" w:rsidRPr="009F45FF" w:rsidRDefault="008D23B2" w:rsidP="006A3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F45FF">
              <w:rPr>
                <w:sz w:val="24"/>
                <w:szCs w:val="24"/>
              </w:rPr>
              <w:t>хват детей школьного возраста, получивших услугу отдыха и оздоровления  в оздоровительных лагерях различных типов</w:t>
            </w:r>
            <w:r>
              <w:rPr>
                <w:sz w:val="24"/>
                <w:szCs w:val="24"/>
              </w:rPr>
              <w:t xml:space="preserve"> в городе Кузнецке</w:t>
            </w:r>
          </w:p>
        </w:tc>
        <w:tc>
          <w:tcPr>
            <w:tcW w:w="1560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8D23B2" w:rsidRPr="009F45FF" w:rsidRDefault="008D23B2" w:rsidP="00F510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857" w:type="dxa"/>
          </w:tcPr>
          <w:p w:rsidR="008D23B2" w:rsidRPr="009F45FF" w:rsidRDefault="008D23B2" w:rsidP="00F510F3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85</w:t>
            </w:r>
          </w:p>
        </w:tc>
        <w:tc>
          <w:tcPr>
            <w:tcW w:w="1184" w:type="dxa"/>
          </w:tcPr>
          <w:p w:rsidR="008D23B2" w:rsidRPr="009F45FF" w:rsidRDefault="008D23B2" w:rsidP="00F510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182" w:type="dxa"/>
          </w:tcPr>
          <w:p w:rsidR="008D23B2" w:rsidRPr="009F45FF" w:rsidRDefault="008D23B2" w:rsidP="00F510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184" w:type="dxa"/>
          </w:tcPr>
          <w:p w:rsidR="008D23B2" w:rsidRPr="009F45FF" w:rsidRDefault="008D23B2" w:rsidP="00F510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182" w:type="dxa"/>
          </w:tcPr>
          <w:p w:rsidR="008D23B2" w:rsidRPr="009F45FF" w:rsidRDefault="008D23B2" w:rsidP="00F510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184" w:type="dxa"/>
          </w:tcPr>
          <w:p w:rsidR="008D23B2" w:rsidRPr="009F45FF" w:rsidRDefault="008D23B2" w:rsidP="00F510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</w:tr>
      <w:tr w:rsidR="008D23B2" w:rsidRPr="003C5BE1">
        <w:trPr>
          <w:trHeight w:val="2299"/>
        </w:trPr>
        <w:tc>
          <w:tcPr>
            <w:tcW w:w="675" w:type="dxa"/>
            <w:gridSpan w:val="2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8D23B2" w:rsidRPr="009F45FF" w:rsidRDefault="008D23B2" w:rsidP="006A3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F45FF">
              <w:rPr>
                <w:sz w:val="24"/>
                <w:szCs w:val="24"/>
              </w:rPr>
              <w:t>оля стационарных загородных детских                               оздоровительных лагерей, задействованных в модернизации инфраструктуры, от общего количества стационарных загородных оздоровительных лаге</w:t>
            </w:r>
            <w:r>
              <w:rPr>
                <w:sz w:val="24"/>
                <w:szCs w:val="24"/>
              </w:rPr>
              <w:t>рей</w:t>
            </w:r>
          </w:p>
          <w:p w:rsidR="008D23B2" w:rsidRPr="009F45FF" w:rsidRDefault="008D23B2" w:rsidP="006A3D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57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</w:tcPr>
          <w:p w:rsidR="008D23B2" w:rsidRPr="009F45FF" w:rsidRDefault="008D23B2" w:rsidP="006A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D23B2" w:rsidRPr="003C5BE1">
        <w:tc>
          <w:tcPr>
            <w:tcW w:w="675" w:type="dxa"/>
            <w:gridSpan w:val="2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3402" w:type="dxa"/>
          </w:tcPr>
          <w:p w:rsidR="008D23B2" w:rsidRPr="009F45FF" w:rsidRDefault="008D23B2" w:rsidP="006A3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9F45FF">
              <w:rPr>
                <w:sz w:val="24"/>
                <w:szCs w:val="24"/>
              </w:rPr>
              <w:t>дельный вес детей и подростков, находящихся в трудной жизненной ситуации, охваченных всеми формами отдыха и оздоровления, в общем количестве детей, находящихся в трудной жизненной ситуации</w:t>
            </w:r>
          </w:p>
        </w:tc>
        <w:tc>
          <w:tcPr>
            <w:tcW w:w="1560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857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82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182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184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8D23B2" w:rsidRPr="003C5BE1">
        <w:tc>
          <w:tcPr>
            <w:tcW w:w="14969" w:type="dxa"/>
            <w:gridSpan w:val="12"/>
          </w:tcPr>
          <w:p w:rsidR="008D23B2" w:rsidRDefault="008D23B2" w:rsidP="00262FFD">
            <w:pPr>
              <w:rPr>
                <w:b/>
                <w:bCs/>
                <w:sz w:val="24"/>
                <w:szCs w:val="24"/>
              </w:rPr>
            </w:pPr>
          </w:p>
          <w:p w:rsidR="008D23B2" w:rsidRPr="000F338A" w:rsidRDefault="008D23B2" w:rsidP="006A3D2A">
            <w:pPr>
              <w:jc w:val="center"/>
              <w:rPr>
                <w:b/>
                <w:bCs/>
                <w:sz w:val="24"/>
                <w:szCs w:val="24"/>
              </w:rPr>
            </w:pPr>
            <w:r w:rsidRPr="000F338A">
              <w:rPr>
                <w:b/>
                <w:bCs/>
                <w:sz w:val="24"/>
                <w:szCs w:val="24"/>
              </w:rPr>
              <w:t>Подпрограмма 3. «Обеспечение реализации муниципальной программы и прочих мероприятий к ней»</w:t>
            </w:r>
          </w:p>
        </w:tc>
      </w:tr>
      <w:tr w:rsidR="008D23B2" w:rsidRPr="003C5BE1">
        <w:tc>
          <w:tcPr>
            <w:tcW w:w="675" w:type="dxa"/>
            <w:gridSpan w:val="2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402" w:type="dxa"/>
          </w:tcPr>
          <w:p w:rsidR="008D23B2" w:rsidRDefault="008D23B2" w:rsidP="00262FFD">
            <w:pPr>
              <w:jc w:val="both"/>
              <w:rPr>
                <w:sz w:val="24"/>
                <w:szCs w:val="24"/>
              </w:rPr>
            </w:pPr>
            <w:bookmarkStart w:id="0" w:name="_GoBack"/>
            <w:r w:rsidRPr="00FE093E">
              <w:rPr>
                <w:sz w:val="24"/>
                <w:szCs w:val="24"/>
              </w:rPr>
              <w:t>Доля образовательных организаций ежегодно представляющих общественности публичный отчет, обеспечивающий открытость и прозрачность образовательно</w:t>
            </w:r>
            <w:r>
              <w:rPr>
                <w:sz w:val="24"/>
                <w:szCs w:val="24"/>
              </w:rPr>
              <w:t>й и хозяйственной деятельности</w:t>
            </w:r>
            <w:bookmarkEnd w:id="0"/>
          </w:p>
        </w:tc>
        <w:tc>
          <w:tcPr>
            <w:tcW w:w="1560" w:type="dxa"/>
          </w:tcPr>
          <w:p w:rsidR="008D23B2" w:rsidRPr="009F45FF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57" w:type="dxa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8D23B2" w:rsidRDefault="008D23B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8D23B2" w:rsidRDefault="008D23B2" w:rsidP="002D0B8B"/>
    <w:p w:rsidR="008D23B2" w:rsidRDefault="008D23B2" w:rsidP="002D0B8B"/>
    <w:p w:rsidR="008D23B2" w:rsidRDefault="008D23B2" w:rsidP="002D0B8B"/>
    <w:p w:rsidR="008D23B2" w:rsidRDefault="008D23B2" w:rsidP="002D0B8B"/>
    <w:p w:rsidR="008D23B2" w:rsidRDefault="008D23B2" w:rsidP="002D0B8B">
      <w:pPr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 города Кузнецка                                                                                    В.В. Константинова</w:t>
      </w:r>
    </w:p>
    <w:p w:rsidR="008D23B2" w:rsidRDefault="008D23B2" w:rsidP="002D0B8B">
      <w:pPr>
        <w:rPr>
          <w:sz w:val="28"/>
          <w:szCs w:val="28"/>
        </w:rPr>
      </w:pPr>
    </w:p>
    <w:p w:rsidR="008D23B2" w:rsidRDefault="008D23B2" w:rsidP="002D0B8B">
      <w:pPr>
        <w:rPr>
          <w:sz w:val="28"/>
          <w:szCs w:val="28"/>
        </w:rPr>
      </w:pPr>
    </w:p>
    <w:p w:rsidR="008D23B2" w:rsidRDefault="008D23B2"/>
    <w:sectPr w:rsidR="008D23B2" w:rsidSect="002D0B8B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0B8B"/>
    <w:rsid w:val="000A3AC4"/>
    <w:rsid w:val="000E2B14"/>
    <w:rsid w:val="000F338A"/>
    <w:rsid w:val="00262FFD"/>
    <w:rsid w:val="002C3D14"/>
    <w:rsid w:val="002D0B8B"/>
    <w:rsid w:val="002D53AC"/>
    <w:rsid w:val="003C43EA"/>
    <w:rsid w:val="003C5BE1"/>
    <w:rsid w:val="005B5175"/>
    <w:rsid w:val="005D7682"/>
    <w:rsid w:val="006A3D2A"/>
    <w:rsid w:val="006D3B68"/>
    <w:rsid w:val="00777D9C"/>
    <w:rsid w:val="007E4F9B"/>
    <w:rsid w:val="00804190"/>
    <w:rsid w:val="0084214D"/>
    <w:rsid w:val="00847DC8"/>
    <w:rsid w:val="008D23B2"/>
    <w:rsid w:val="008F2F05"/>
    <w:rsid w:val="00917F9E"/>
    <w:rsid w:val="00927D49"/>
    <w:rsid w:val="009740DA"/>
    <w:rsid w:val="009F45FF"/>
    <w:rsid w:val="00A006E7"/>
    <w:rsid w:val="00A141B8"/>
    <w:rsid w:val="00A555AF"/>
    <w:rsid w:val="00AB1D85"/>
    <w:rsid w:val="00AD5E72"/>
    <w:rsid w:val="00AF23C8"/>
    <w:rsid w:val="00AF794C"/>
    <w:rsid w:val="00B14C7F"/>
    <w:rsid w:val="00BA1DB1"/>
    <w:rsid w:val="00BD728E"/>
    <w:rsid w:val="00C65214"/>
    <w:rsid w:val="00D25234"/>
    <w:rsid w:val="00D344C2"/>
    <w:rsid w:val="00E41F7B"/>
    <w:rsid w:val="00E61EA3"/>
    <w:rsid w:val="00E73A88"/>
    <w:rsid w:val="00EE7411"/>
    <w:rsid w:val="00F510F3"/>
    <w:rsid w:val="00F722E4"/>
    <w:rsid w:val="00F860D9"/>
    <w:rsid w:val="00FD6D42"/>
    <w:rsid w:val="00FE0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B8B"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D0B8B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62F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2FF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7</Pages>
  <Words>845</Words>
  <Characters>4823</Characters>
  <Application>Microsoft Office Outlook</Application>
  <DocSecurity>0</DocSecurity>
  <Lines>0</Lines>
  <Paragraphs>0</Paragraphs>
  <ScaleCrop>false</ScaleCrop>
  <Company>GORONO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Евгения</cp:lastModifiedBy>
  <cp:revision>7</cp:revision>
  <cp:lastPrinted>2016-03-30T07:22:00Z</cp:lastPrinted>
  <dcterms:created xsi:type="dcterms:W3CDTF">2016-03-25T07:41:00Z</dcterms:created>
  <dcterms:modified xsi:type="dcterms:W3CDTF">2016-03-30T07:24:00Z</dcterms:modified>
</cp:coreProperties>
</file>